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02EE821A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D4A00F4" w14:textId="0E53B79A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>INFORMATIKA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B136AA2" w14:textId="0E39237B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 xml:space="preserve"> </w:t>
            </w:r>
            <w:r w:rsidR="00E0567A">
              <w:rPr>
                <w:b/>
                <w:sz w:val="40"/>
                <w:szCs w:val="40"/>
              </w:rPr>
              <w:t>8</w:t>
            </w:r>
          </w:p>
        </w:tc>
      </w:tr>
      <w:tr w:rsidR="002B6C56" w:rsidRPr="00522524" w14:paraId="0F60DAFD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1301CA3C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46B80869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1D277FDC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0567A" w:rsidRPr="00522524" w14:paraId="48697559" w14:textId="77777777" w:rsidTr="00E0567A">
        <w:trPr>
          <w:trHeight w:val="1977"/>
        </w:trPr>
        <w:tc>
          <w:tcPr>
            <w:tcW w:w="41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FB8DD90" w14:textId="78A6E4FD" w:rsidR="00E0567A" w:rsidRPr="00522524" w:rsidRDefault="00E0567A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Informační systémy</w:t>
            </w:r>
          </w:p>
        </w:tc>
        <w:tc>
          <w:tcPr>
            <w:tcW w:w="4194" w:type="dxa"/>
            <w:tcBorders>
              <w:top w:val="single" w:sz="4" w:space="0" w:color="auto"/>
            </w:tcBorders>
            <w:shd w:val="clear" w:color="auto" w:fill="auto"/>
          </w:tcPr>
          <w:p w14:paraId="6F539E04" w14:textId="77777777" w:rsidR="00E0567A" w:rsidRPr="00522524" w:rsidRDefault="00E0567A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5E1F84F" w14:textId="77777777" w:rsidR="00E0567A" w:rsidRDefault="00E0567A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911F95">
              <w:rPr>
                <w:sz w:val="24"/>
                <w:szCs w:val="24"/>
              </w:rPr>
              <w:t>nastavuje zobrazení, řazení a</w:t>
            </w:r>
            <w:r>
              <w:rPr>
                <w:sz w:val="24"/>
                <w:szCs w:val="24"/>
              </w:rPr>
              <w:t> </w:t>
            </w:r>
            <w:r w:rsidRPr="00911F95">
              <w:rPr>
                <w:sz w:val="24"/>
                <w:szCs w:val="24"/>
              </w:rPr>
              <w:t>filtrování dat v tabulce, aby mohl odpovědět na položenou otázku</w:t>
            </w:r>
          </w:p>
          <w:p w14:paraId="568823BF" w14:textId="78FFEE73" w:rsidR="00E0567A" w:rsidRPr="004A707E" w:rsidRDefault="00E0567A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bCs/>
              </w:rPr>
            </w:pPr>
            <w:r w:rsidRPr="00911F95">
              <w:rPr>
                <w:sz w:val="24"/>
                <w:szCs w:val="24"/>
              </w:rPr>
              <w:t>využívá funkce pro automatizaci zpracování dat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E0727B" w14:textId="77777777" w:rsidR="00E0567A" w:rsidRPr="00522524" w:rsidRDefault="00E0567A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Návrh a tvorba evidence dat</w:t>
            </w:r>
          </w:p>
          <w:p w14:paraId="6594B392" w14:textId="77777777" w:rsidR="00E0567A" w:rsidRPr="00911F95" w:rsidRDefault="00E0567A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formulace požadavků</w:t>
            </w:r>
          </w:p>
          <w:p w14:paraId="14B9CE8B" w14:textId="77777777" w:rsidR="00E0567A" w:rsidRPr="00911F95" w:rsidRDefault="00E0567A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struktura tabulky, typy dat</w:t>
            </w:r>
          </w:p>
          <w:p w14:paraId="3735708E" w14:textId="77777777" w:rsidR="00E0567A" w:rsidRPr="00911F95" w:rsidRDefault="00E0567A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práce se záznamy, pravidla a omezení</w:t>
            </w:r>
          </w:p>
          <w:p w14:paraId="182BCB0F" w14:textId="77777777" w:rsidR="00E0567A" w:rsidRPr="00911F95" w:rsidRDefault="00E0567A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kontrola správnosti a použitelnosti struktury, nastavených pravidel</w:t>
            </w:r>
          </w:p>
          <w:p w14:paraId="34A566E7" w14:textId="6319BF43" w:rsidR="00E0567A" w:rsidRPr="00522524" w:rsidRDefault="00E0567A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úprava požadavků, tabulky či pravidel</w:t>
            </w:r>
          </w:p>
        </w:tc>
      </w:tr>
      <w:tr w:rsidR="00A27A82" w:rsidRPr="00522524" w14:paraId="6F7937FA" w14:textId="77777777" w:rsidTr="00120F02">
        <w:trPr>
          <w:trHeight w:val="4924"/>
        </w:trPr>
        <w:tc>
          <w:tcPr>
            <w:tcW w:w="4194" w:type="dxa"/>
            <w:vMerge/>
            <w:tcBorders>
              <w:bottom w:val="single" w:sz="18" w:space="0" w:color="auto"/>
            </w:tcBorders>
            <w:shd w:val="clear" w:color="auto" w:fill="auto"/>
          </w:tcPr>
          <w:p w14:paraId="1776162A" w14:textId="7E222D7E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283CFDB6" w14:textId="77777777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F133085" w14:textId="77777777" w:rsidR="00A27A82" w:rsidRDefault="00A27A82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27A82">
              <w:rPr>
                <w:sz w:val="24"/>
                <w:szCs w:val="24"/>
              </w:rPr>
              <w:t>vymezí problém a určí, jak při jeho řešení využije evidenci dat</w:t>
            </w:r>
          </w:p>
          <w:p w14:paraId="3F48E9ED" w14:textId="77777777" w:rsidR="00A27A82" w:rsidRDefault="00A27A82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27A82">
              <w:rPr>
                <w:sz w:val="24"/>
                <w:szCs w:val="24"/>
              </w:rPr>
              <w:t>na základě doporučeného i vlastního návrhu sestaví tabulku pro evidenci dat a nastaví pravidla a postupy pro práci se záznamy v evidenci dat</w:t>
            </w:r>
          </w:p>
          <w:p w14:paraId="46DDE84A" w14:textId="6B42F3E0" w:rsidR="00A27A82" w:rsidRPr="00522524" w:rsidRDefault="00A27A82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27A82">
              <w:rPr>
                <w:sz w:val="24"/>
                <w:szCs w:val="24"/>
              </w:rPr>
              <w:t>sám evidenci vyzkouší a následně zhodnotí její funkčnost, případně navrhne její úpravu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A252910" w14:textId="007CAB1B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Hromadné zpracování dat:</w:t>
            </w:r>
          </w:p>
          <w:p w14:paraId="611BEB44" w14:textId="77777777" w:rsidR="00A27A82" w:rsidRPr="00A27A82" w:rsidRDefault="00A27A82" w:rsidP="00A27A8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velké soubory dat</w:t>
            </w:r>
          </w:p>
          <w:p w14:paraId="3571BE4A" w14:textId="3270A47C" w:rsidR="00A27A82" w:rsidRPr="00A27A82" w:rsidRDefault="00A27A82" w:rsidP="00A27A8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funkce a vzorce, práce s</w:t>
            </w:r>
            <w:r>
              <w:t> </w:t>
            </w:r>
            <w:r w:rsidRPr="007E00ED">
              <w:t>řetězci</w:t>
            </w:r>
          </w:p>
          <w:p w14:paraId="1594F591" w14:textId="77777777" w:rsidR="00A27A82" w:rsidRPr="00A27A82" w:rsidRDefault="00A27A82" w:rsidP="00A27A8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řazení, filtrování, vizualizace dat</w:t>
            </w:r>
          </w:p>
          <w:p w14:paraId="0EA51DE9" w14:textId="141C1D19" w:rsidR="00A27A82" w:rsidRPr="00522524" w:rsidRDefault="00A27A82" w:rsidP="00A27A8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odhad závislostí</w:t>
            </w:r>
          </w:p>
        </w:tc>
      </w:tr>
    </w:tbl>
    <w:p w14:paraId="6D6F8908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D802" w14:textId="77777777"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14:paraId="1F82D44A" w14:textId="77777777"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DFC1" w14:textId="77777777"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14:paraId="6F715835" w14:textId="77777777"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E96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pStyle w:val="Textkapitolodrky-princip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56A6"/>
    <w:multiLevelType w:val="hybridMultilevel"/>
    <w:tmpl w:val="1A963082"/>
    <w:lvl w:ilvl="0" w:tplc="AE5A321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FB244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813BD"/>
    <w:multiLevelType w:val="hybridMultilevel"/>
    <w:tmpl w:val="E0F84A28"/>
    <w:lvl w:ilvl="0" w:tplc="4DA077D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845DEB"/>
    <w:multiLevelType w:val="hybridMultilevel"/>
    <w:tmpl w:val="B3FC62E6"/>
    <w:lvl w:ilvl="0" w:tplc="AE5A321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8A102D7"/>
    <w:multiLevelType w:val="hybridMultilevel"/>
    <w:tmpl w:val="6340EC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60D41"/>
    <w:multiLevelType w:val="hybridMultilevel"/>
    <w:tmpl w:val="8CA63D8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A1023"/>
    <w:rsid w:val="00120F02"/>
    <w:rsid w:val="001C1435"/>
    <w:rsid w:val="00282AC3"/>
    <w:rsid w:val="002965B4"/>
    <w:rsid w:val="002A5D02"/>
    <w:rsid w:val="002B2D5C"/>
    <w:rsid w:val="002B6C56"/>
    <w:rsid w:val="002C6CE3"/>
    <w:rsid w:val="004A707E"/>
    <w:rsid w:val="004E611D"/>
    <w:rsid w:val="00522524"/>
    <w:rsid w:val="0066381A"/>
    <w:rsid w:val="006762CC"/>
    <w:rsid w:val="0078262D"/>
    <w:rsid w:val="00816ED7"/>
    <w:rsid w:val="008C69E5"/>
    <w:rsid w:val="00901FCC"/>
    <w:rsid w:val="00911F95"/>
    <w:rsid w:val="00946B88"/>
    <w:rsid w:val="00970A18"/>
    <w:rsid w:val="009D1EFF"/>
    <w:rsid w:val="009D5B8E"/>
    <w:rsid w:val="00A27A82"/>
    <w:rsid w:val="00A474A7"/>
    <w:rsid w:val="00AB4B88"/>
    <w:rsid w:val="00AD001C"/>
    <w:rsid w:val="00B24D5B"/>
    <w:rsid w:val="00BC4E6D"/>
    <w:rsid w:val="00D4357A"/>
    <w:rsid w:val="00DC3ED5"/>
    <w:rsid w:val="00DC70DA"/>
    <w:rsid w:val="00E0567A"/>
    <w:rsid w:val="00E521DA"/>
    <w:rsid w:val="00E7278E"/>
    <w:rsid w:val="00E84728"/>
    <w:rsid w:val="00EE7C63"/>
    <w:rsid w:val="00F21953"/>
    <w:rsid w:val="00F2544E"/>
    <w:rsid w:val="00F704D7"/>
    <w:rsid w:val="00FC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19C1868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NzevTOvVO">
    <w:name w:val="Název TO v VO"/>
    <w:basedOn w:val="Normln"/>
    <w:link w:val="NzevTOvVOChar"/>
    <w:qFormat/>
    <w:rsid w:val="00BC4E6D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BC4E6D"/>
    <w:rPr>
      <w:rFonts w:ascii="Times New Roman" w:eastAsia="Times New Roman" w:hAnsi="Times New Roman"/>
      <w:b/>
      <w:bCs/>
      <w:i/>
      <w:iCs/>
      <w:caps/>
      <w:sz w:val="22"/>
      <w:szCs w:val="22"/>
    </w:rPr>
  </w:style>
  <w:style w:type="paragraph" w:customStyle="1" w:styleId="OV">
    <w:name w:val="OV"/>
    <w:basedOn w:val="Normln"/>
    <w:link w:val="OVChar"/>
    <w:qFormat/>
    <w:rsid w:val="00BC4E6D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/>
      <w:bCs/>
      <w:sz w:val="24"/>
      <w:szCs w:val="24"/>
      <w:lang w:eastAsia="cs-CZ"/>
    </w:rPr>
  </w:style>
  <w:style w:type="character" w:customStyle="1" w:styleId="OVChar">
    <w:name w:val="OV Char"/>
    <w:link w:val="OV"/>
    <w:rsid w:val="00BC4E6D"/>
    <w:rPr>
      <w:rFonts w:ascii="Times New Roman" w:eastAsia="Times New Roman" w:hAnsi="Times New Roman"/>
      <w:bCs/>
      <w:sz w:val="24"/>
      <w:szCs w:val="24"/>
    </w:rPr>
  </w:style>
  <w:style w:type="paragraph" w:customStyle="1" w:styleId="VetvtextuRVPZV">
    <w:name w:val="Výčet v textu_RVPZV"/>
    <w:basedOn w:val="Normln"/>
    <w:link w:val="VetvtextuRVPZVChar"/>
    <w:rsid w:val="00BC4E6D"/>
    <w:pPr>
      <w:tabs>
        <w:tab w:val="left" w:pos="567"/>
      </w:tabs>
      <w:spacing w:before="60" w:after="0" w:line="240" w:lineRule="auto"/>
      <w:jc w:val="both"/>
    </w:pPr>
    <w:rPr>
      <w:rFonts w:ascii="Times New Roman" w:eastAsia="Times New Roman" w:hAnsi="Times New Roman"/>
      <w:lang w:eastAsia="cs-CZ"/>
    </w:rPr>
  </w:style>
  <w:style w:type="character" w:customStyle="1" w:styleId="VetvtextuRVPZVChar">
    <w:name w:val="Výčet v textu_RVPZV Char"/>
    <w:link w:val="VetvtextuRVPZV"/>
    <w:rsid w:val="00BC4E6D"/>
    <w:rPr>
      <w:rFonts w:ascii="Times New Roman" w:eastAsia="Times New Roman" w:hAnsi="Times New Roman"/>
      <w:sz w:val="22"/>
      <w:szCs w:val="22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A1023"/>
    <w:pPr>
      <w:numPr>
        <w:numId w:val="1"/>
      </w:numPr>
      <w:spacing w:before="40"/>
    </w:pPr>
  </w:style>
  <w:style w:type="character" w:customStyle="1" w:styleId="Textkapitolodrky-principyChar">
    <w:name w:val="Text kapitol odrážky - principy Char"/>
    <w:link w:val="Textkapitolodrky-principy"/>
    <w:rsid w:val="000A1023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86</TotalTime>
  <Pages>1</Pages>
  <Words>129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Pavel Dobrovolný</cp:lastModifiedBy>
  <cp:revision>17</cp:revision>
  <cp:lastPrinted>2023-04-26T14:12:00Z</cp:lastPrinted>
  <dcterms:created xsi:type="dcterms:W3CDTF">2023-04-12T12:53:00Z</dcterms:created>
  <dcterms:modified xsi:type="dcterms:W3CDTF">2023-04-28T12:34:00Z</dcterms:modified>
</cp:coreProperties>
</file>